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F8" w:rsidRDefault="003876F8" w:rsidP="003876F8">
      <w:pPr>
        <w:pStyle w:val="NoSpacing"/>
      </w:pPr>
      <w:r>
        <w:rPr>
          <w:u w:val="single"/>
        </w:rPr>
        <w:t>Nicholas HOLT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876F8" w:rsidRDefault="003876F8" w:rsidP="003876F8">
      <w:pPr>
        <w:pStyle w:val="NoSpacing"/>
      </w:pPr>
      <w:r>
        <w:t xml:space="preserve">of </w:t>
      </w:r>
      <w:proofErr w:type="spellStart"/>
      <w:r>
        <w:t>Penshurst</w:t>
      </w:r>
      <w:proofErr w:type="spellEnd"/>
      <w:r>
        <w:t>, Kent. Husbandman.</w:t>
      </w:r>
    </w:p>
    <w:p w:rsidR="003876F8" w:rsidRDefault="003876F8" w:rsidP="003876F8">
      <w:pPr>
        <w:pStyle w:val="NoSpacing"/>
      </w:pPr>
    </w:p>
    <w:p w:rsidR="003876F8" w:rsidRDefault="003876F8" w:rsidP="003876F8">
      <w:pPr>
        <w:pStyle w:val="NoSpacing"/>
      </w:pPr>
    </w:p>
    <w:p w:rsidR="003876F8" w:rsidRDefault="003876F8" w:rsidP="003876F8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p.360)</w:t>
      </w:r>
    </w:p>
    <w:p w:rsidR="003876F8" w:rsidRDefault="003876F8" w:rsidP="003876F8">
      <w:pPr>
        <w:pStyle w:val="NoSpacing"/>
      </w:pPr>
    </w:p>
    <w:p w:rsidR="003876F8" w:rsidRDefault="003876F8" w:rsidP="003876F8">
      <w:pPr>
        <w:pStyle w:val="NoSpacing"/>
      </w:pPr>
    </w:p>
    <w:p w:rsidR="003876F8" w:rsidRPr="00F32089" w:rsidRDefault="003876F8" w:rsidP="003876F8">
      <w:pPr>
        <w:pStyle w:val="NoSpacing"/>
      </w:pPr>
      <w:r>
        <w:t>8 October 2016</w:t>
      </w:r>
    </w:p>
    <w:p w:rsidR="006B2F86" w:rsidRPr="003876F8" w:rsidRDefault="003876F8" w:rsidP="00E71FC3">
      <w:pPr>
        <w:pStyle w:val="NoSpacing"/>
      </w:pPr>
      <w:bookmarkStart w:id="0" w:name="_GoBack"/>
      <w:bookmarkEnd w:id="0"/>
    </w:p>
    <w:sectPr w:rsidR="006B2F86" w:rsidRPr="003876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6F8" w:rsidRDefault="003876F8" w:rsidP="00E71FC3">
      <w:pPr>
        <w:spacing w:after="0" w:line="240" w:lineRule="auto"/>
      </w:pPr>
      <w:r>
        <w:separator/>
      </w:r>
    </w:p>
  </w:endnote>
  <w:endnote w:type="continuationSeparator" w:id="0">
    <w:p w:rsidR="003876F8" w:rsidRDefault="003876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6F8" w:rsidRDefault="003876F8" w:rsidP="00E71FC3">
      <w:pPr>
        <w:spacing w:after="0" w:line="240" w:lineRule="auto"/>
      </w:pPr>
      <w:r>
        <w:separator/>
      </w:r>
    </w:p>
  </w:footnote>
  <w:footnote w:type="continuationSeparator" w:id="0">
    <w:p w:rsidR="003876F8" w:rsidRDefault="003876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6F8"/>
    <w:rsid w:val="001A7C09"/>
    <w:rsid w:val="003876F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6DCD4"/>
  <w15:chartTrackingRefBased/>
  <w15:docId w15:val="{9EB75E96-7282-4A4A-BE05-84581822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2016-10-08T18:29:00Z</dcterms:created>
  <dcterms:modified xsi:type="dcterms:W3CDTF">2016-10-08T18:30:00Z</dcterms:modified>
</cp:coreProperties>
</file>